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856" w:tblpY="151"/>
        <w:tblW w:w="15588" w:type="dxa"/>
        <w:tblLook w:val="04A0" w:firstRow="1" w:lastRow="0" w:firstColumn="1" w:lastColumn="0" w:noHBand="0" w:noVBand="1"/>
      </w:tblPr>
      <w:tblGrid>
        <w:gridCol w:w="1282"/>
        <w:gridCol w:w="1760"/>
        <w:gridCol w:w="2294"/>
        <w:gridCol w:w="1605"/>
        <w:gridCol w:w="2131"/>
        <w:gridCol w:w="1479"/>
        <w:gridCol w:w="5037"/>
      </w:tblGrid>
      <w:tr w:rsidR="00103CA0" w14:paraId="640C3552" w14:textId="77777777" w:rsidTr="00103CA0">
        <w:trPr>
          <w:trHeight w:val="750"/>
        </w:trPr>
        <w:tc>
          <w:tcPr>
            <w:tcW w:w="1291" w:type="dxa"/>
            <w:shd w:val="clear" w:color="auto" w:fill="AEAAAA" w:themeFill="background2" w:themeFillShade="BF"/>
            <w:vAlign w:val="center"/>
          </w:tcPr>
          <w:p w14:paraId="1A185E24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1769" w:type="dxa"/>
            <w:shd w:val="clear" w:color="auto" w:fill="AEAAAA" w:themeFill="background2" w:themeFillShade="BF"/>
            <w:vAlign w:val="center"/>
          </w:tcPr>
          <w:p w14:paraId="33E039FC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Monday</w:t>
            </w:r>
          </w:p>
        </w:tc>
        <w:tc>
          <w:tcPr>
            <w:tcW w:w="2358" w:type="dxa"/>
            <w:shd w:val="clear" w:color="auto" w:fill="AEAAAA" w:themeFill="background2" w:themeFillShade="BF"/>
            <w:vAlign w:val="center"/>
          </w:tcPr>
          <w:p w14:paraId="3C1D4726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Tuesday</w:t>
            </w:r>
          </w:p>
        </w:tc>
        <w:tc>
          <w:tcPr>
            <w:tcW w:w="1615" w:type="dxa"/>
            <w:shd w:val="clear" w:color="auto" w:fill="AEAAAA" w:themeFill="background2" w:themeFillShade="BF"/>
            <w:vAlign w:val="center"/>
          </w:tcPr>
          <w:p w14:paraId="4A3F4509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Wednesday</w:t>
            </w:r>
          </w:p>
        </w:tc>
        <w:tc>
          <w:tcPr>
            <w:tcW w:w="2176" w:type="dxa"/>
            <w:shd w:val="clear" w:color="auto" w:fill="AEAAAA" w:themeFill="background2" w:themeFillShade="BF"/>
            <w:vAlign w:val="center"/>
          </w:tcPr>
          <w:p w14:paraId="78484800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Thursday</w:t>
            </w:r>
          </w:p>
        </w:tc>
        <w:tc>
          <w:tcPr>
            <w:tcW w:w="6379" w:type="dxa"/>
            <w:gridSpan w:val="2"/>
            <w:shd w:val="clear" w:color="auto" w:fill="AEAAAA" w:themeFill="background2" w:themeFillShade="BF"/>
            <w:vAlign w:val="center"/>
          </w:tcPr>
          <w:p w14:paraId="07FF311F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Friday</w:t>
            </w:r>
          </w:p>
        </w:tc>
      </w:tr>
      <w:tr w:rsidR="003553F5" w14:paraId="5D1782CE" w14:textId="77777777" w:rsidTr="00103CA0">
        <w:trPr>
          <w:trHeight w:val="682"/>
        </w:trPr>
        <w:tc>
          <w:tcPr>
            <w:tcW w:w="1291" w:type="dxa"/>
            <w:shd w:val="clear" w:color="auto" w:fill="AEAAAA" w:themeFill="background2" w:themeFillShade="BF"/>
            <w:vAlign w:val="center"/>
          </w:tcPr>
          <w:p w14:paraId="43667A6F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Maths</w:t>
            </w:r>
          </w:p>
        </w:tc>
        <w:tc>
          <w:tcPr>
            <w:tcW w:w="1769" w:type="dxa"/>
            <w:shd w:val="clear" w:color="auto" w:fill="FFFF00"/>
            <w:vAlign w:val="center"/>
          </w:tcPr>
          <w:p w14:paraId="5819F59B" w14:textId="06CC3C7E" w:rsidR="00B804D7" w:rsidRPr="00E41DCC" w:rsidRDefault="00BA52E9" w:rsidP="00B804D7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Zoom input- </w:t>
            </w:r>
            <w:r w:rsidR="00B31996" w:rsidRPr="00E41DCC">
              <w:rPr>
                <w:rFonts w:ascii="Comic Sans MS" w:hAnsi="Comic Sans MS"/>
                <w:b/>
                <w:sz w:val="20"/>
              </w:rPr>
              <w:t>Fractions (</w:t>
            </w:r>
            <w:r w:rsidR="00AA4E52" w:rsidRPr="00E41DCC">
              <w:rPr>
                <w:rFonts w:ascii="Comic Sans MS" w:hAnsi="Comic Sans MS"/>
                <w:b/>
                <w:sz w:val="20"/>
              </w:rPr>
              <w:t>Understanding fractions)</w:t>
            </w:r>
          </w:p>
          <w:p w14:paraId="41240CCA" w14:textId="37E0830C" w:rsidR="00B804D7" w:rsidRPr="00E41DCC" w:rsidRDefault="00B804D7" w:rsidP="00B804D7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Time- 11.15</w:t>
            </w:r>
            <w:r w:rsidR="004866D3" w:rsidRPr="00E41DCC">
              <w:rPr>
                <w:rFonts w:ascii="Comic Sans MS" w:hAnsi="Comic Sans MS"/>
                <w:b/>
                <w:sz w:val="20"/>
              </w:rPr>
              <w:t>am</w:t>
            </w:r>
          </w:p>
          <w:p w14:paraId="4D73C087" w14:textId="16A8FB4E" w:rsidR="00BA52E9" w:rsidRPr="00E41DCC" w:rsidRDefault="00BA52E9" w:rsidP="00BA52E9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2358" w:type="dxa"/>
            <w:shd w:val="clear" w:color="auto" w:fill="92D050"/>
            <w:vAlign w:val="center"/>
          </w:tcPr>
          <w:p w14:paraId="6CADCA77" w14:textId="6B2B3227" w:rsidR="00AC7EA4" w:rsidRPr="00E41DCC" w:rsidRDefault="006F7429" w:rsidP="00B31996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Complete the</w:t>
            </w:r>
            <w:r w:rsidR="00B31996" w:rsidRPr="00E41DCC">
              <w:rPr>
                <w:rFonts w:ascii="Comic Sans MS" w:hAnsi="Comic Sans MS"/>
                <w:b/>
                <w:sz w:val="20"/>
              </w:rPr>
              <w:t xml:space="preserve"> fraction sheet from the textbook.</w:t>
            </w:r>
          </w:p>
        </w:tc>
        <w:tc>
          <w:tcPr>
            <w:tcW w:w="1615" w:type="dxa"/>
            <w:shd w:val="clear" w:color="auto" w:fill="F4B083" w:themeFill="accent2" w:themeFillTint="99"/>
            <w:vAlign w:val="center"/>
          </w:tcPr>
          <w:p w14:paraId="71FE1B23" w14:textId="77777777" w:rsidR="003A67EB" w:rsidRPr="00E41DCC" w:rsidRDefault="00B31996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Zoom input fractions</w:t>
            </w:r>
            <w:r w:rsidR="00AA4E52" w:rsidRPr="00E41DCC">
              <w:rPr>
                <w:rFonts w:ascii="Comic Sans MS" w:hAnsi="Comic Sans MS"/>
                <w:b/>
                <w:sz w:val="20"/>
              </w:rPr>
              <w:t xml:space="preserve"> </w:t>
            </w:r>
            <w:r w:rsidR="00CB7490" w:rsidRPr="00E41DCC">
              <w:rPr>
                <w:rFonts w:ascii="Comic Sans MS" w:hAnsi="Comic Sans MS"/>
                <w:b/>
                <w:sz w:val="20"/>
              </w:rPr>
              <w:t>(Adding and subtracting fractions)</w:t>
            </w:r>
            <w:r w:rsidR="003A67EB" w:rsidRPr="00E41DCC">
              <w:rPr>
                <w:rFonts w:ascii="Comic Sans MS" w:hAnsi="Comic Sans MS"/>
                <w:b/>
                <w:sz w:val="20"/>
              </w:rPr>
              <w:t xml:space="preserve"> </w:t>
            </w:r>
          </w:p>
          <w:p w14:paraId="623D25BF" w14:textId="76E957A4" w:rsidR="00BE127D" w:rsidRPr="00E41DCC" w:rsidRDefault="003A67EB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Time- 11.15</w:t>
            </w:r>
            <w:r w:rsidR="004866D3" w:rsidRPr="00E41DCC">
              <w:rPr>
                <w:rFonts w:ascii="Comic Sans MS" w:hAnsi="Comic Sans MS"/>
                <w:b/>
                <w:sz w:val="20"/>
              </w:rPr>
              <w:t>am</w:t>
            </w:r>
            <w:r w:rsidR="00B31996" w:rsidRPr="00E41DCC">
              <w:rPr>
                <w:rFonts w:ascii="Comic Sans MS" w:hAnsi="Comic Sans MS"/>
                <w:b/>
                <w:sz w:val="20"/>
              </w:rPr>
              <w:t xml:space="preserve"> </w:t>
            </w:r>
          </w:p>
        </w:tc>
        <w:tc>
          <w:tcPr>
            <w:tcW w:w="2176" w:type="dxa"/>
            <w:shd w:val="clear" w:color="auto" w:fill="9CC2E5" w:themeFill="accent1" w:themeFillTint="99"/>
            <w:vAlign w:val="center"/>
          </w:tcPr>
          <w:p w14:paraId="4763E059" w14:textId="77777777" w:rsidR="00AC7EA4" w:rsidRDefault="00BA52E9" w:rsidP="00CB7490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Mixture of </w:t>
            </w:r>
            <w:r w:rsidR="00CB7490" w:rsidRPr="00E41DCC">
              <w:rPr>
                <w:rFonts w:ascii="Comic Sans MS" w:hAnsi="Comic Sans MS"/>
                <w:b/>
                <w:sz w:val="20"/>
              </w:rPr>
              <w:t>adding and subtracting fractions</w:t>
            </w:r>
            <w:r w:rsidR="00453215">
              <w:rPr>
                <w:rFonts w:ascii="Comic Sans MS" w:hAnsi="Comic Sans MS"/>
                <w:b/>
                <w:sz w:val="20"/>
              </w:rPr>
              <w:t xml:space="preserve"> (worksheet)</w:t>
            </w:r>
            <w:bookmarkStart w:id="0" w:name="_GoBack"/>
            <w:bookmarkEnd w:id="0"/>
          </w:p>
          <w:p w14:paraId="5EDE0D97" w14:textId="21DD71CF" w:rsidR="00453215" w:rsidRPr="00E41DCC" w:rsidRDefault="00453215" w:rsidP="00453215">
            <w:pPr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6379" w:type="dxa"/>
            <w:gridSpan w:val="2"/>
            <w:shd w:val="clear" w:color="auto" w:fill="FFC000" w:themeFill="accent4"/>
            <w:vAlign w:val="center"/>
          </w:tcPr>
          <w:p w14:paraId="07BC47B4" w14:textId="62E0FF3A" w:rsidR="007517CD" w:rsidRPr="00E41DCC" w:rsidRDefault="00BA52E9" w:rsidP="00BE127D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Arithmetic test Y3 and Y41</w:t>
            </w:r>
          </w:p>
        </w:tc>
      </w:tr>
      <w:tr w:rsidR="00AC7EA4" w14:paraId="12C7C08B" w14:textId="77777777" w:rsidTr="00103CA0">
        <w:trPr>
          <w:trHeight w:val="706"/>
        </w:trPr>
        <w:tc>
          <w:tcPr>
            <w:tcW w:w="1291" w:type="dxa"/>
            <w:shd w:val="clear" w:color="auto" w:fill="AEAAAA" w:themeFill="background2" w:themeFillShade="BF"/>
            <w:vAlign w:val="center"/>
          </w:tcPr>
          <w:p w14:paraId="6A01FE70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Maths extra (optional)</w:t>
            </w:r>
          </w:p>
        </w:tc>
        <w:tc>
          <w:tcPr>
            <w:tcW w:w="14297" w:type="dxa"/>
            <w:gridSpan w:val="6"/>
            <w:shd w:val="clear" w:color="auto" w:fill="ED7D31" w:themeFill="accent2"/>
            <w:vAlign w:val="center"/>
          </w:tcPr>
          <w:p w14:paraId="543AF2C5" w14:textId="77777777" w:rsidR="00BE127D" w:rsidRPr="00E41DCC" w:rsidRDefault="00AC7EA4" w:rsidP="00BE127D">
            <w:pPr>
              <w:jc w:val="center"/>
              <w:rPr>
                <w:rFonts w:ascii="Comic Sans MS" w:hAnsi="Comic Sans MS"/>
                <w:b/>
                <w:sz w:val="20"/>
              </w:rPr>
            </w:pPr>
            <w:proofErr w:type="spellStart"/>
            <w:r w:rsidRPr="00E41DCC">
              <w:rPr>
                <w:rFonts w:ascii="Comic Sans MS" w:hAnsi="Comic Sans MS"/>
                <w:b/>
                <w:sz w:val="20"/>
              </w:rPr>
              <w:t>Timestable</w:t>
            </w:r>
            <w:proofErr w:type="spellEnd"/>
            <w:r w:rsidRPr="00E41DCC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E41DCC">
              <w:rPr>
                <w:rFonts w:ascii="Comic Sans MS" w:hAnsi="Comic Sans MS"/>
                <w:b/>
                <w:sz w:val="20"/>
              </w:rPr>
              <w:t>Rockstars</w:t>
            </w:r>
            <w:proofErr w:type="spellEnd"/>
            <w:r w:rsidRPr="00E41DCC">
              <w:rPr>
                <w:rFonts w:ascii="Comic Sans MS" w:hAnsi="Comic Sans MS"/>
                <w:b/>
                <w:sz w:val="20"/>
              </w:rPr>
              <w:t xml:space="preserve"> and </w:t>
            </w:r>
            <w:proofErr w:type="spellStart"/>
            <w:r w:rsidRPr="00E41DCC">
              <w:rPr>
                <w:rFonts w:ascii="Comic Sans MS" w:hAnsi="Comic Sans MS"/>
                <w:b/>
                <w:sz w:val="20"/>
              </w:rPr>
              <w:t>Mathletics</w:t>
            </w:r>
            <w:proofErr w:type="spellEnd"/>
            <w:r w:rsidRPr="00E41DCC">
              <w:rPr>
                <w:rFonts w:ascii="Comic Sans MS" w:hAnsi="Comic Sans MS"/>
                <w:b/>
                <w:sz w:val="20"/>
              </w:rPr>
              <w:t xml:space="preserve"> – use logins that are in reading records. </w:t>
            </w:r>
          </w:p>
          <w:p w14:paraId="69DDC2C4" w14:textId="7BBB9DCB" w:rsidR="00BE127D" w:rsidRPr="00E41DCC" w:rsidRDefault="003A67EB" w:rsidP="00BE127D">
            <w:pPr>
              <w:jc w:val="center"/>
              <w:rPr>
                <w:rFonts w:ascii="Comic Sans MS" w:hAnsi="Comic Sans MS"/>
                <w:b/>
                <w:sz w:val="20"/>
              </w:rPr>
            </w:pPr>
            <w:hyperlink r:id="rId5" w:history="1">
              <w:r w:rsidR="00BE127D" w:rsidRPr="00E41DCC">
                <w:rPr>
                  <w:rStyle w:val="Hyperlink"/>
                  <w:rFonts w:ascii="Comic Sans MS" w:hAnsi="Comic Sans MS"/>
                  <w:b/>
                  <w:sz w:val="20"/>
                </w:rPr>
                <w:t>https://play.ttrockstars.com/</w:t>
              </w:r>
            </w:hyperlink>
            <w:r w:rsidR="00AC7EA4" w:rsidRPr="00E41DCC">
              <w:rPr>
                <w:rFonts w:ascii="Comic Sans MS" w:hAnsi="Comic Sans MS"/>
                <w:b/>
                <w:sz w:val="20"/>
              </w:rPr>
              <w:t xml:space="preserve"> </w:t>
            </w:r>
          </w:p>
          <w:p w14:paraId="4EB0272B" w14:textId="77777777" w:rsidR="00BE127D" w:rsidRPr="00E41DCC" w:rsidRDefault="00AC7EA4" w:rsidP="00BE127D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 </w:t>
            </w:r>
            <w:hyperlink r:id="rId6" w:history="1">
              <w:r w:rsidRPr="00E41DCC">
                <w:rPr>
                  <w:rStyle w:val="Hyperlink"/>
                  <w:rFonts w:ascii="Comic Sans MS" w:hAnsi="Comic Sans MS"/>
                  <w:b/>
                  <w:sz w:val="20"/>
                </w:rPr>
                <w:t>https://login.mathletics.com/</w:t>
              </w:r>
            </w:hyperlink>
            <w:r w:rsidRPr="00E41DCC">
              <w:rPr>
                <w:rFonts w:ascii="Comic Sans MS" w:hAnsi="Comic Sans MS"/>
                <w:b/>
                <w:sz w:val="20"/>
              </w:rPr>
              <w:t xml:space="preserve"> </w:t>
            </w:r>
          </w:p>
          <w:p w14:paraId="698AF437" w14:textId="734239CB" w:rsidR="00BE127D" w:rsidRPr="00E41DCC" w:rsidRDefault="00BE127D" w:rsidP="00BE127D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</w:tc>
      </w:tr>
      <w:tr w:rsidR="00AC7EA4" w14:paraId="34ADB37A" w14:textId="77777777" w:rsidTr="00103CA0">
        <w:trPr>
          <w:trHeight w:val="283"/>
        </w:trPr>
        <w:tc>
          <w:tcPr>
            <w:tcW w:w="1291" w:type="dxa"/>
            <w:shd w:val="clear" w:color="auto" w:fill="AEAAAA" w:themeFill="background2" w:themeFillShade="BF"/>
            <w:vAlign w:val="center"/>
          </w:tcPr>
          <w:p w14:paraId="143250D1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Spellings</w:t>
            </w:r>
          </w:p>
        </w:tc>
        <w:tc>
          <w:tcPr>
            <w:tcW w:w="14297" w:type="dxa"/>
            <w:gridSpan w:val="6"/>
            <w:shd w:val="clear" w:color="auto" w:fill="ED7D31" w:themeFill="accent2"/>
            <w:vAlign w:val="center"/>
          </w:tcPr>
          <w:p w14:paraId="089816D7" w14:textId="0E744255" w:rsidR="00AC7EA4" w:rsidRPr="00E41DCC" w:rsidRDefault="002C1A48" w:rsidP="00592423">
            <w:pPr>
              <w:jc w:val="center"/>
              <w:rPr>
                <w:rStyle w:val="Hyperlink"/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Spelling shed week 16</w:t>
            </w:r>
            <w:r w:rsidR="00AC7EA4" w:rsidRPr="00E41DCC">
              <w:rPr>
                <w:rFonts w:ascii="Comic Sans MS" w:hAnsi="Comic Sans MS"/>
                <w:b/>
                <w:sz w:val="20"/>
              </w:rPr>
              <w:t xml:space="preserve">– please complete the games that have been set this week.  </w:t>
            </w:r>
            <w:hyperlink r:id="rId7" w:history="1">
              <w:r w:rsidR="00AC7EA4" w:rsidRPr="00E41DCC">
                <w:rPr>
                  <w:rStyle w:val="Hyperlink"/>
                  <w:rFonts w:ascii="Comic Sans MS" w:hAnsi="Comic Sans MS"/>
                  <w:b/>
                  <w:sz w:val="20"/>
                </w:rPr>
                <w:t>https://www.edshed.com/en-gb</w:t>
              </w:r>
            </w:hyperlink>
          </w:p>
          <w:p w14:paraId="3912F281" w14:textId="724521C3" w:rsidR="0040270D" w:rsidRPr="00E41DCC" w:rsidRDefault="00CB7490" w:rsidP="00592423">
            <w:pPr>
              <w:jc w:val="center"/>
              <w:rPr>
                <w:rStyle w:val="Hyperlink"/>
                <w:rFonts w:ascii="Comic Sans MS" w:hAnsi="Comic Sans MS"/>
                <w:b/>
                <w:color w:val="auto"/>
                <w:sz w:val="20"/>
                <w:u w:val="none"/>
              </w:rPr>
            </w:pPr>
            <w:r w:rsidRPr="00E41DCC">
              <w:rPr>
                <w:rStyle w:val="Hyperlink"/>
                <w:rFonts w:ascii="Comic Sans MS" w:hAnsi="Comic Sans MS"/>
                <w:b/>
                <w:color w:val="auto"/>
                <w:sz w:val="20"/>
                <w:u w:val="none"/>
              </w:rPr>
              <w:t>Mrs Sauter’s group- group, soup, loop, troop, boot, loot</w:t>
            </w:r>
            <w:r w:rsidR="0040270D" w:rsidRPr="00E41DCC">
              <w:rPr>
                <w:rStyle w:val="Hyperlink"/>
                <w:rFonts w:ascii="Comic Sans MS" w:hAnsi="Comic Sans MS"/>
                <w:b/>
                <w:color w:val="auto"/>
                <w:sz w:val="20"/>
                <w:u w:val="none"/>
              </w:rPr>
              <w:t xml:space="preserve">. </w:t>
            </w:r>
          </w:p>
          <w:p w14:paraId="69531DDE" w14:textId="62502E74" w:rsidR="0040270D" w:rsidRPr="00E41DCC" w:rsidRDefault="0040270D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</w:tc>
      </w:tr>
      <w:tr w:rsidR="00103CA0" w14:paraId="72521C96" w14:textId="77777777" w:rsidTr="004866D3">
        <w:trPr>
          <w:trHeight w:val="699"/>
        </w:trPr>
        <w:tc>
          <w:tcPr>
            <w:tcW w:w="1291" w:type="dxa"/>
            <w:shd w:val="clear" w:color="auto" w:fill="AEAAAA" w:themeFill="background2" w:themeFillShade="BF"/>
            <w:vAlign w:val="center"/>
          </w:tcPr>
          <w:p w14:paraId="06CB2365" w14:textId="77777777" w:rsidR="00BE127D" w:rsidRPr="00E41DCC" w:rsidRDefault="00BE127D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English</w:t>
            </w:r>
          </w:p>
        </w:tc>
        <w:tc>
          <w:tcPr>
            <w:tcW w:w="1769" w:type="dxa"/>
            <w:shd w:val="clear" w:color="auto" w:fill="FFFF00"/>
            <w:vAlign w:val="center"/>
          </w:tcPr>
          <w:p w14:paraId="20BB095B" w14:textId="77777777" w:rsidR="00BE127D" w:rsidRPr="00E41DCC" w:rsidRDefault="002C1A48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Zoom call- The Stone Age Boy- Read and listen to features of an introduction. </w:t>
            </w:r>
          </w:p>
          <w:p w14:paraId="7D808095" w14:textId="77777777" w:rsidR="002C1A48" w:rsidRPr="00E41DCC" w:rsidRDefault="002C1A48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Children to plan story mountain for narrative (story).</w:t>
            </w:r>
          </w:p>
          <w:p w14:paraId="3A198586" w14:textId="026B4A53" w:rsidR="003A67EB" w:rsidRPr="00E41DCC" w:rsidRDefault="003A67EB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Time-10.30am</w:t>
            </w:r>
          </w:p>
        </w:tc>
        <w:tc>
          <w:tcPr>
            <w:tcW w:w="2358" w:type="dxa"/>
            <w:shd w:val="clear" w:color="auto" w:fill="92D050"/>
            <w:vAlign w:val="center"/>
          </w:tcPr>
          <w:p w14:paraId="4E536758" w14:textId="70B07781" w:rsidR="00BE127D" w:rsidRPr="00E41DCC" w:rsidRDefault="002C1A48" w:rsidP="00715B05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Zoom call- The Stone Age Boy- Listen to the next part of story and highlight any features within the story. </w:t>
            </w:r>
          </w:p>
          <w:p w14:paraId="24F28C50" w14:textId="77777777" w:rsidR="002C1A48" w:rsidRPr="00E41DCC" w:rsidRDefault="002C1A48" w:rsidP="00715B0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41DCC">
              <w:rPr>
                <w:rFonts w:ascii="Comic Sans MS" w:hAnsi="Comic Sans MS"/>
                <w:b/>
                <w:sz w:val="20"/>
                <w:szCs w:val="20"/>
              </w:rPr>
              <w:t xml:space="preserve">Children to go off and complete rest of story mountain. </w:t>
            </w:r>
          </w:p>
          <w:p w14:paraId="0024497D" w14:textId="11C39E41" w:rsidR="003A67EB" w:rsidRPr="00E41DCC" w:rsidRDefault="003A67EB" w:rsidP="00715B0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41DCC">
              <w:rPr>
                <w:rFonts w:ascii="Comic Sans MS" w:hAnsi="Comic Sans MS"/>
                <w:b/>
                <w:sz w:val="20"/>
                <w:szCs w:val="20"/>
              </w:rPr>
              <w:t>Time-11.30am</w:t>
            </w:r>
          </w:p>
        </w:tc>
        <w:tc>
          <w:tcPr>
            <w:tcW w:w="3791" w:type="dxa"/>
            <w:gridSpan w:val="2"/>
            <w:shd w:val="clear" w:color="auto" w:fill="F4B083" w:themeFill="accent2" w:themeFillTint="99"/>
            <w:vAlign w:val="center"/>
          </w:tcPr>
          <w:p w14:paraId="77530CAE" w14:textId="77777777" w:rsidR="00BE127D" w:rsidRPr="00E41DCC" w:rsidRDefault="002C1A48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Zoom call- The Stone Age Boy- Continue listening to the story. Listen to language being used and think about powerful verbs and adjectives. </w:t>
            </w:r>
          </w:p>
          <w:p w14:paraId="0B22B207" w14:textId="77777777" w:rsidR="002C1A48" w:rsidRPr="00E41DCC" w:rsidRDefault="002C1A48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Children to begin writing introduction to story and edit after they finish (Spelling, Punctuation and Grammar).</w:t>
            </w:r>
          </w:p>
          <w:p w14:paraId="7CFFA0C2" w14:textId="4BBBD28D" w:rsidR="003A67EB" w:rsidRPr="00E41DCC" w:rsidRDefault="003A67EB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Time-10.00am</w:t>
            </w:r>
          </w:p>
        </w:tc>
        <w:tc>
          <w:tcPr>
            <w:tcW w:w="1495" w:type="dxa"/>
            <w:shd w:val="clear" w:color="auto" w:fill="9CC2E5" w:themeFill="accent1" w:themeFillTint="99"/>
            <w:vAlign w:val="center"/>
          </w:tcPr>
          <w:p w14:paraId="2B4915B9" w14:textId="62ABFFF5" w:rsidR="00BE127D" w:rsidRPr="00E41DCC" w:rsidRDefault="004866D3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Zoom call- </w:t>
            </w:r>
            <w:r w:rsidR="002C1A48" w:rsidRPr="00E41DCC">
              <w:rPr>
                <w:rFonts w:ascii="Comic Sans MS" w:hAnsi="Comic Sans MS"/>
                <w:b/>
                <w:sz w:val="20"/>
              </w:rPr>
              <w:t>Stone Age Boy- finish story and evaluate.</w:t>
            </w:r>
          </w:p>
          <w:p w14:paraId="3C2FAD36" w14:textId="70C559D5" w:rsidR="003A67EB" w:rsidRPr="00E41DCC" w:rsidRDefault="002C1A48" w:rsidP="004866D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Children to write build up and </w:t>
            </w:r>
            <w:r w:rsidR="00103CA0" w:rsidRPr="00E41DCC">
              <w:rPr>
                <w:rFonts w:ascii="Comic Sans MS" w:hAnsi="Comic Sans MS"/>
                <w:b/>
                <w:sz w:val="20"/>
              </w:rPr>
              <w:t>edit after</w:t>
            </w:r>
            <w:r w:rsidR="00A408F4" w:rsidRPr="00E41DCC">
              <w:rPr>
                <w:rFonts w:ascii="Comic Sans MS" w:hAnsi="Comic Sans MS"/>
                <w:b/>
                <w:sz w:val="20"/>
              </w:rPr>
              <w:t xml:space="preserve"> they finish (Spelling, Punctuation and Grammar).</w:t>
            </w:r>
            <w:r w:rsidR="004866D3" w:rsidRPr="00E41DCC">
              <w:rPr>
                <w:rFonts w:ascii="Comic Sans MS" w:hAnsi="Comic Sans MS"/>
                <w:b/>
                <w:sz w:val="20"/>
              </w:rPr>
              <w:t xml:space="preserve"> Time-10.00am</w:t>
            </w:r>
          </w:p>
        </w:tc>
        <w:tc>
          <w:tcPr>
            <w:tcW w:w="4884" w:type="dxa"/>
            <w:shd w:val="clear" w:color="auto" w:fill="FFC000" w:themeFill="accent4"/>
            <w:vAlign w:val="center"/>
          </w:tcPr>
          <w:p w14:paraId="3DFAF2F3" w14:textId="77777777" w:rsidR="003E5879" w:rsidRPr="00E41DCC" w:rsidRDefault="003E5879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SPAG activity- </w:t>
            </w:r>
            <w:r w:rsidRPr="00E41DCC">
              <w:rPr>
                <w:b/>
                <w:sz w:val="20"/>
              </w:rPr>
              <w:t xml:space="preserve"> </w:t>
            </w:r>
            <w:r w:rsidRPr="00E41DCC">
              <w:rPr>
                <w:rFonts w:ascii="Comic Sans MS" w:hAnsi="Comic Sans MS"/>
                <w:b/>
                <w:sz w:val="20"/>
              </w:rPr>
              <w:t xml:space="preserve">https://www.bbc.co.uk/bitesize/articles/z4rbgwx </w:t>
            </w:r>
          </w:p>
          <w:p w14:paraId="4AC38F6C" w14:textId="77777777" w:rsidR="003E5879" w:rsidRPr="00E41DCC" w:rsidRDefault="003E5879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  <w:p w14:paraId="440ACEA1" w14:textId="77777777" w:rsidR="003E5879" w:rsidRPr="00E41DCC" w:rsidRDefault="003E5879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Complete the lesson link above into books to help with using direct speech. </w:t>
            </w:r>
          </w:p>
          <w:p w14:paraId="0BFCA64A" w14:textId="77777777" w:rsidR="003E5879" w:rsidRPr="00E41DCC" w:rsidRDefault="003E5879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  <w:p w14:paraId="75C71A8A" w14:textId="6038B652" w:rsidR="00BE127D" w:rsidRPr="00E41DCC" w:rsidRDefault="003E5879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EXT- Could you write a piece of text with Mrs Perkins and Mr Hoare having a</w:t>
            </w:r>
            <w:r w:rsidR="00103CA0" w:rsidRPr="00E41DCC">
              <w:rPr>
                <w:rFonts w:ascii="Comic Sans MS" w:hAnsi="Comic Sans MS"/>
                <w:b/>
                <w:sz w:val="20"/>
              </w:rPr>
              <w:t xml:space="preserve"> discussion using direct speech</w:t>
            </w:r>
            <w:r w:rsidRPr="00E41DCC">
              <w:rPr>
                <w:rFonts w:ascii="Comic Sans MS" w:hAnsi="Comic Sans MS"/>
                <w:b/>
                <w:sz w:val="20"/>
              </w:rPr>
              <w:t xml:space="preserve">. </w:t>
            </w:r>
            <w:r w:rsidR="002C1A48" w:rsidRPr="00E41DCC">
              <w:rPr>
                <w:rFonts w:ascii="Comic Sans MS" w:hAnsi="Comic Sans MS"/>
                <w:b/>
                <w:sz w:val="20"/>
              </w:rPr>
              <w:t xml:space="preserve"> </w:t>
            </w:r>
          </w:p>
        </w:tc>
      </w:tr>
      <w:tr w:rsidR="00AC7EA4" w14:paraId="334EACE7" w14:textId="77777777" w:rsidTr="00103CA0">
        <w:trPr>
          <w:trHeight w:val="283"/>
        </w:trPr>
        <w:tc>
          <w:tcPr>
            <w:tcW w:w="1291" w:type="dxa"/>
            <w:shd w:val="clear" w:color="auto" w:fill="AEAAAA" w:themeFill="background2" w:themeFillShade="BF"/>
            <w:vAlign w:val="center"/>
          </w:tcPr>
          <w:p w14:paraId="531F9B74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Reading</w:t>
            </w:r>
          </w:p>
        </w:tc>
        <w:tc>
          <w:tcPr>
            <w:tcW w:w="14297" w:type="dxa"/>
            <w:gridSpan w:val="6"/>
            <w:shd w:val="clear" w:color="auto" w:fill="ED7D31" w:themeFill="accent2"/>
            <w:vAlign w:val="center"/>
          </w:tcPr>
          <w:p w14:paraId="30B09EE2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Read 20 minutes, 5 times a week, recording in your reading records like normal.</w:t>
            </w:r>
          </w:p>
          <w:p w14:paraId="67D42431" w14:textId="085D2EEC" w:rsidR="0040270D" w:rsidRPr="00E41DCC" w:rsidRDefault="0040270D" w:rsidP="00592423">
            <w:pPr>
              <w:jc w:val="center"/>
              <w:rPr>
                <w:b/>
                <w:sz w:val="20"/>
              </w:rPr>
            </w:pPr>
            <w:proofErr w:type="spellStart"/>
            <w:r w:rsidRPr="00E41DCC">
              <w:rPr>
                <w:b/>
                <w:sz w:val="20"/>
              </w:rPr>
              <w:t>GetEpic</w:t>
            </w:r>
            <w:proofErr w:type="spellEnd"/>
            <w:r w:rsidRPr="00E41DCC">
              <w:rPr>
                <w:b/>
                <w:sz w:val="20"/>
              </w:rPr>
              <w:t xml:space="preserve">-  </w:t>
            </w:r>
            <w:hyperlink r:id="rId8" w:history="1">
              <w:r w:rsidRPr="00E41DCC">
                <w:rPr>
                  <w:rStyle w:val="Hyperlink"/>
                  <w:b/>
                  <w:sz w:val="20"/>
                </w:rPr>
                <w:t>https://www.getepic.com/students?bqSource=login_instructions_modal</w:t>
              </w:r>
            </w:hyperlink>
            <w:r w:rsidRPr="00E41DCC">
              <w:rPr>
                <w:b/>
                <w:sz w:val="20"/>
              </w:rPr>
              <w:t xml:space="preserve"> Class code-  gpu5836</w:t>
            </w:r>
          </w:p>
          <w:p w14:paraId="7E9B9FCE" w14:textId="02CC0478" w:rsidR="0040270D" w:rsidRPr="00E41DCC" w:rsidRDefault="0040270D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</w:tc>
      </w:tr>
      <w:tr w:rsidR="00AC7EA4" w14:paraId="29C5A359" w14:textId="77777777" w:rsidTr="003553F5">
        <w:trPr>
          <w:trHeight w:val="283"/>
        </w:trPr>
        <w:tc>
          <w:tcPr>
            <w:tcW w:w="1291" w:type="dxa"/>
            <w:shd w:val="clear" w:color="auto" w:fill="AEAAAA" w:themeFill="background2" w:themeFillShade="BF"/>
            <w:vAlign w:val="center"/>
          </w:tcPr>
          <w:p w14:paraId="6C4BF88D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PE</w:t>
            </w:r>
          </w:p>
        </w:tc>
        <w:tc>
          <w:tcPr>
            <w:tcW w:w="14297" w:type="dxa"/>
            <w:gridSpan w:val="6"/>
            <w:shd w:val="clear" w:color="auto" w:fill="FFD966" w:themeFill="accent4" w:themeFillTint="99"/>
            <w:vAlign w:val="center"/>
          </w:tcPr>
          <w:p w14:paraId="270DEA51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Exercise with other family members or PE with Joe wicks </w:t>
            </w:r>
            <w:hyperlink r:id="rId9" w:history="1">
              <w:r w:rsidRPr="00E41DCC">
                <w:rPr>
                  <w:rStyle w:val="Hyperlink"/>
                  <w:rFonts w:ascii="Comic Sans MS" w:hAnsi="Comic Sans MS"/>
                  <w:b/>
                  <w:sz w:val="20"/>
                </w:rPr>
                <w:t>https://www.youtube.com/user/thebodycoach1</w:t>
              </w:r>
            </w:hyperlink>
            <w:r w:rsidRPr="00E41DCC">
              <w:rPr>
                <w:rFonts w:ascii="Comic Sans MS" w:hAnsi="Comic Sans MS"/>
                <w:b/>
                <w:sz w:val="20"/>
              </w:rPr>
              <w:t xml:space="preserve"> </w:t>
            </w:r>
          </w:p>
          <w:p w14:paraId="0D0FF2B7" w14:textId="77777777" w:rsidR="002C1A48" w:rsidRPr="00E41DCC" w:rsidRDefault="003E5879" w:rsidP="00592423">
            <w:pPr>
              <w:jc w:val="center"/>
              <w:rPr>
                <w:rStyle w:val="Hyperlink"/>
                <w:b/>
                <w:sz w:val="20"/>
              </w:rPr>
            </w:pPr>
            <w:r w:rsidRPr="00E41DCC">
              <w:rPr>
                <w:b/>
                <w:sz w:val="20"/>
              </w:rPr>
              <w:t xml:space="preserve">PE - </w:t>
            </w:r>
            <w:hyperlink r:id="rId10" w:history="1">
              <w:r w:rsidRPr="00E41DCC">
                <w:rPr>
                  <w:rStyle w:val="Hyperlink"/>
                  <w:b/>
                  <w:sz w:val="20"/>
                </w:rPr>
                <w:t>https://www.nhs.uk/change4life/activities/indoor-activities</w:t>
              </w:r>
            </w:hyperlink>
          </w:p>
          <w:p w14:paraId="398B22DF" w14:textId="5B8EB704" w:rsidR="00103CA0" w:rsidRPr="00E41DCC" w:rsidRDefault="00103CA0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</w:tc>
      </w:tr>
      <w:tr w:rsidR="003553F5" w14:paraId="201E6CB8" w14:textId="77777777" w:rsidTr="00103CA0">
        <w:trPr>
          <w:trHeight w:val="936"/>
        </w:trPr>
        <w:tc>
          <w:tcPr>
            <w:tcW w:w="1291" w:type="dxa"/>
            <w:shd w:val="clear" w:color="auto" w:fill="AEAAAA" w:themeFill="background2" w:themeFillShade="BF"/>
            <w:vAlign w:val="center"/>
          </w:tcPr>
          <w:p w14:paraId="1E185B1C" w14:textId="77777777" w:rsidR="003E5879" w:rsidRPr="00E41DCC" w:rsidRDefault="003E5879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Afternoon subjects</w:t>
            </w:r>
          </w:p>
        </w:tc>
        <w:tc>
          <w:tcPr>
            <w:tcW w:w="1769" w:type="dxa"/>
            <w:shd w:val="clear" w:color="auto" w:fill="FFFF00"/>
            <w:vAlign w:val="center"/>
          </w:tcPr>
          <w:p w14:paraId="24BD155D" w14:textId="77777777" w:rsidR="003E5879" w:rsidRPr="00E41DCC" w:rsidRDefault="003E5879" w:rsidP="003E5879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  <w:u w:val="single"/>
              </w:rPr>
              <w:t>Art and DT</w:t>
            </w:r>
          </w:p>
          <w:p w14:paraId="4468A0FC" w14:textId="77777777" w:rsidR="003E5879" w:rsidRPr="00E41DCC" w:rsidRDefault="003E5879" w:rsidP="003E5879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Children will need to research the different types of objects that the stone age people had. This could include what they lived in, cooked with, hunted with etc. </w:t>
            </w:r>
          </w:p>
          <w:p w14:paraId="276C097B" w14:textId="2A7D3E63" w:rsidR="003E5879" w:rsidRPr="00E41DCC" w:rsidRDefault="003E5879" w:rsidP="003E5879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2358" w:type="dxa"/>
            <w:shd w:val="clear" w:color="auto" w:fill="92D050"/>
            <w:vAlign w:val="center"/>
          </w:tcPr>
          <w:p w14:paraId="64B1847C" w14:textId="77777777" w:rsidR="003E5879" w:rsidRPr="00E41DCC" w:rsidRDefault="003E5879" w:rsidP="003E5879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  <w:r w:rsidRPr="00E41DCC">
              <w:rPr>
                <w:rFonts w:ascii="Comic Sans MS" w:hAnsi="Comic Sans MS"/>
                <w:b/>
                <w:sz w:val="20"/>
                <w:u w:val="single"/>
              </w:rPr>
              <w:t>Art and DT</w:t>
            </w:r>
          </w:p>
          <w:p w14:paraId="44765A96" w14:textId="77777777" w:rsidR="003E5879" w:rsidRPr="00E41DCC" w:rsidRDefault="003E5879" w:rsidP="003E5879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Using the research from yesterday, children can make the object of their choice reusing any items from around the house. </w:t>
            </w:r>
          </w:p>
          <w:p w14:paraId="797F97D6" w14:textId="0CF8EBAF" w:rsidR="003E5879" w:rsidRPr="00E41DCC" w:rsidRDefault="003E5879" w:rsidP="003E5879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i/>
                <w:color w:val="FF0000"/>
                <w:sz w:val="20"/>
              </w:rPr>
              <w:t>THIS CAN ONLY BE FROM THE RECYCLING BIN (WASHED) OR FROM RECYCLABLE MATERIALS!!!</w:t>
            </w:r>
          </w:p>
        </w:tc>
        <w:tc>
          <w:tcPr>
            <w:tcW w:w="1615" w:type="dxa"/>
            <w:shd w:val="clear" w:color="auto" w:fill="F4B083" w:themeFill="accent2" w:themeFillTint="99"/>
            <w:vAlign w:val="center"/>
          </w:tcPr>
          <w:p w14:paraId="3D64EE79" w14:textId="77777777" w:rsidR="003E5879" w:rsidRPr="00E41DCC" w:rsidRDefault="003E5879" w:rsidP="00592423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  <w:r w:rsidRPr="00E41DCC">
              <w:rPr>
                <w:rFonts w:ascii="Comic Sans MS" w:hAnsi="Comic Sans MS"/>
                <w:b/>
                <w:sz w:val="20"/>
                <w:u w:val="single"/>
              </w:rPr>
              <w:t>Science</w:t>
            </w:r>
          </w:p>
          <w:p w14:paraId="5CBDC1BF" w14:textId="3C85164E" w:rsidR="003E5879" w:rsidRPr="00E41DCC" w:rsidRDefault="003E5879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Watch clip about how light travels.</w:t>
            </w:r>
          </w:p>
          <w:p w14:paraId="091D1AAB" w14:textId="77777777" w:rsidR="003E5879" w:rsidRPr="00E41DCC" w:rsidRDefault="003E5879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  <w:p w14:paraId="03872ED1" w14:textId="39F37016" w:rsidR="003E5879" w:rsidRPr="00E41DCC" w:rsidRDefault="009B02FE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Box investigation</w:t>
            </w:r>
            <w:r w:rsidR="003E5879" w:rsidRPr="00E41DCC">
              <w:rPr>
                <w:rFonts w:ascii="Comic Sans MS" w:hAnsi="Comic Sans MS"/>
                <w:b/>
                <w:sz w:val="20"/>
              </w:rPr>
              <w:t xml:space="preserve">. </w:t>
            </w:r>
            <w:r w:rsidRPr="00E41DCC">
              <w:rPr>
                <w:rFonts w:ascii="Comic Sans MS" w:hAnsi="Comic Sans MS"/>
                <w:b/>
                <w:sz w:val="20"/>
              </w:rPr>
              <w:t>Children to use a box to investigate how we are able to see.</w:t>
            </w:r>
          </w:p>
        </w:tc>
        <w:tc>
          <w:tcPr>
            <w:tcW w:w="2176" w:type="dxa"/>
            <w:shd w:val="clear" w:color="auto" w:fill="9CC2E5" w:themeFill="accent1" w:themeFillTint="99"/>
            <w:vAlign w:val="center"/>
          </w:tcPr>
          <w:p w14:paraId="2AAF20BD" w14:textId="030BEBC8" w:rsidR="003E5879" w:rsidRPr="00E41DCC" w:rsidRDefault="003E5879" w:rsidP="002C1A48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  <w:r w:rsidRPr="00E41DCC">
              <w:rPr>
                <w:rFonts w:ascii="Comic Sans MS" w:hAnsi="Comic Sans MS"/>
                <w:b/>
                <w:sz w:val="20"/>
                <w:u w:val="single"/>
              </w:rPr>
              <w:t>Spanish</w:t>
            </w:r>
          </w:p>
          <w:p w14:paraId="7B610FC6" w14:textId="178B2170" w:rsidR="003E5879" w:rsidRPr="00E41DCC" w:rsidRDefault="003E5879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Using video and help sheet, children are to learn about fruits. </w:t>
            </w:r>
          </w:p>
          <w:p w14:paraId="4F8E8F31" w14:textId="7907B68D" w:rsidR="003E5879" w:rsidRPr="00E41DCC" w:rsidRDefault="003E5879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Complete activity sheet</w:t>
            </w:r>
            <w:r w:rsidR="00A408F4" w:rsidRPr="00E41DCC">
              <w:rPr>
                <w:rFonts w:ascii="Comic Sans MS" w:hAnsi="Comic Sans MS"/>
                <w:b/>
                <w:sz w:val="20"/>
              </w:rPr>
              <w:t xml:space="preserve">. </w:t>
            </w:r>
          </w:p>
          <w:p w14:paraId="37F32ABF" w14:textId="10DA75A6" w:rsidR="00A408F4" w:rsidRPr="00E41DCC" w:rsidRDefault="00A408F4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Children could record themselves on a device to help with pronunciation</w:t>
            </w:r>
            <w:r w:rsidR="003553F5" w:rsidRPr="00E41DCC">
              <w:rPr>
                <w:rFonts w:ascii="Comic Sans MS" w:hAnsi="Comic Sans MS"/>
                <w:b/>
                <w:sz w:val="20"/>
              </w:rPr>
              <w:t xml:space="preserve"> (do not worry too much about pronunciation)</w:t>
            </w:r>
            <w:r w:rsidR="004866D3" w:rsidRPr="00E41DCC">
              <w:rPr>
                <w:rFonts w:ascii="Comic Sans MS" w:hAnsi="Comic Sans MS"/>
                <w:b/>
                <w:sz w:val="20"/>
              </w:rPr>
              <w:t>.</w:t>
            </w:r>
          </w:p>
          <w:p w14:paraId="27E01C33" w14:textId="55D72117" w:rsidR="004866D3" w:rsidRPr="00E41DCC" w:rsidRDefault="004866D3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Time-2.00pm</w:t>
            </w:r>
          </w:p>
          <w:p w14:paraId="01487847" w14:textId="2CE37AA6" w:rsidR="003E5879" w:rsidRPr="00E41DCC" w:rsidRDefault="003E5879" w:rsidP="00A20636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  <w:p w14:paraId="741BCB49" w14:textId="7CDAAA8E" w:rsidR="003E5879" w:rsidRPr="00E41DCC" w:rsidRDefault="003E5879" w:rsidP="00E41DCC">
            <w:pPr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6379" w:type="dxa"/>
            <w:gridSpan w:val="2"/>
            <w:shd w:val="clear" w:color="auto" w:fill="FFC000" w:themeFill="accent4"/>
            <w:vAlign w:val="center"/>
          </w:tcPr>
          <w:p w14:paraId="62F90E68" w14:textId="32B9B789" w:rsidR="003E5879" w:rsidRPr="00E41DCC" w:rsidRDefault="003E5879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Mr Hoare challenge- </w:t>
            </w:r>
            <w:r w:rsidR="00A408F4" w:rsidRPr="00E41DCC">
              <w:rPr>
                <w:rFonts w:ascii="Comic Sans MS" w:hAnsi="Comic Sans MS"/>
                <w:b/>
                <w:sz w:val="20"/>
              </w:rPr>
              <w:t xml:space="preserve">Building spaghetti towers </w:t>
            </w:r>
          </w:p>
          <w:p w14:paraId="3E50A15C" w14:textId="45006EDD" w:rsidR="00A408F4" w:rsidRPr="00E41DCC" w:rsidRDefault="00A408F4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Resources- Dry spaghetti, 2 m of </w:t>
            </w:r>
            <w:proofErr w:type="spellStart"/>
            <w:r w:rsidRPr="00E41DCC">
              <w:rPr>
                <w:rFonts w:ascii="Comic Sans MS" w:hAnsi="Comic Sans MS"/>
                <w:b/>
                <w:sz w:val="20"/>
              </w:rPr>
              <w:t>sellotape</w:t>
            </w:r>
            <w:proofErr w:type="spellEnd"/>
            <w:r w:rsidRPr="00E41DCC">
              <w:rPr>
                <w:rFonts w:ascii="Comic Sans MS" w:hAnsi="Comic Sans MS"/>
                <w:b/>
                <w:sz w:val="20"/>
              </w:rPr>
              <w:t>, marshmallows.</w:t>
            </w:r>
          </w:p>
          <w:p w14:paraId="0727CF9E" w14:textId="77777777" w:rsidR="00A408F4" w:rsidRPr="00E41DCC" w:rsidRDefault="00A408F4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The bridge must be free standing and will be measure in height (not length). </w:t>
            </w:r>
          </w:p>
          <w:p w14:paraId="695294AC" w14:textId="23548B39" w:rsidR="00A408F4" w:rsidRPr="00E41DCC" w:rsidRDefault="00A408F4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Resources available at school if required. </w:t>
            </w:r>
          </w:p>
        </w:tc>
      </w:tr>
    </w:tbl>
    <w:p w14:paraId="5546AFFA" w14:textId="77777777" w:rsidR="00E233FB" w:rsidRDefault="00E233FB" w:rsidP="00BA52E9">
      <w:pPr>
        <w:rPr>
          <w:rFonts w:ascii="Comic Sans MS" w:hAnsi="Comic Sans MS"/>
        </w:rPr>
      </w:pPr>
    </w:p>
    <w:p w14:paraId="3C3011CF" w14:textId="77777777" w:rsidR="00C316AF" w:rsidRDefault="00C316AF" w:rsidP="00BA52E9">
      <w:pPr>
        <w:rPr>
          <w:rFonts w:ascii="Comic Sans MS" w:hAnsi="Comic Sans MS"/>
        </w:rPr>
      </w:pPr>
    </w:p>
    <w:p w14:paraId="6AA7AA33" w14:textId="77777777" w:rsidR="00C316AF" w:rsidRDefault="00C316AF" w:rsidP="00BA52E9">
      <w:pPr>
        <w:rPr>
          <w:rFonts w:ascii="Comic Sans MS" w:hAnsi="Comic Sans MS"/>
        </w:rPr>
      </w:pPr>
    </w:p>
    <w:p w14:paraId="5AC2CCA9" w14:textId="77777777" w:rsidR="00C316AF" w:rsidRDefault="00C316AF" w:rsidP="00BA52E9">
      <w:pPr>
        <w:rPr>
          <w:rFonts w:ascii="Comic Sans MS" w:hAnsi="Comic Sans MS"/>
        </w:rPr>
      </w:pPr>
    </w:p>
    <w:p w14:paraId="6CA8B804" w14:textId="77777777" w:rsidR="00C316AF" w:rsidRDefault="00C316AF" w:rsidP="00BA52E9">
      <w:pPr>
        <w:rPr>
          <w:rFonts w:ascii="Comic Sans MS" w:hAnsi="Comic Sans MS"/>
        </w:rPr>
      </w:pPr>
    </w:p>
    <w:p w14:paraId="186E3633" w14:textId="77777777" w:rsidR="00C316AF" w:rsidRDefault="00C316AF" w:rsidP="00BA52E9">
      <w:pPr>
        <w:rPr>
          <w:rFonts w:ascii="Comic Sans MS" w:hAnsi="Comic Sans MS"/>
        </w:rPr>
      </w:pPr>
    </w:p>
    <w:p w14:paraId="4EE52815" w14:textId="1FA85915" w:rsidR="00BA52E9" w:rsidRDefault="00BA52E9" w:rsidP="00BA52E9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Other useful links-</w:t>
      </w:r>
    </w:p>
    <w:p w14:paraId="4F50F7FE" w14:textId="37DF1D4A" w:rsidR="00BA52E9" w:rsidRDefault="002C1A48" w:rsidP="002C1A48">
      <w:pPr>
        <w:rPr>
          <w:rFonts w:ascii="Comic Sans MS" w:hAnsi="Comic Sans MS"/>
        </w:rPr>
      </w:pPr>
      <w:r>
        <w:rPr>
          <w:rFonts w:ascii="Comic Sans MS" w:hAnsi="Comic Sans MS"/>
        </w:rPr>
        <w:t>English:</w:t>
      </w:r>
    </w:p>
    <w:p w14:paraId="05736C50" w14:textId="59A60FEB" w:rsidR="00103CA0" w:rsidRPr="002C1A48" w:rsidRDefault="00103CA0" w:rsidP="002C1A48">
      <w:pPr>
        <w:rPr>
          <w:rFonts w:ascii="Comic Sans MS" w:hAnsi="Comic Sans MS"/>
        </w:rPr>
      </w:pPr>
      <w:r w:rsidRPr="00103CA0">
        <w:rPr>
          <w:rFonts w:ascii="Comic Sans MS" w:hAnsi="Comic Sans MS"/>
        </w:rPr>
        <w:t>https://www.bbc.co.uk/bitesize/topics/zpccwmn</w:t>
      </w:r>
    </w:p>
    <w:p w14:paraId="5A6D3D9D" w14:textId="615A3645" w:rsidR="00BA52E9" w:rsidRDefault="00BA52E9" w:rsidP="00BA52E9">
      <w:pPr>
        <w:rPr>
          <w:rFonts w:ascii="Comic Sans MS" w:hAnsi="Comic Sans MS"/>
        </w:rPr>
      </w:pPr>
      <w:r>
        <w:rPr>
          <w:rFonts w:ascii="Comic Sans MS" w:hAnsi="Comic Sans MS"/>
        </w:rPr>
        <w:t>Maths:</w:t>
      </w:r>
    </w:p>
    <w:p w14:paraId="7445F88A" w14:textId="52BD86AF" w:rsidR="002C1A48" w:rsidRDefault="003A67EB" w:rsidP="00BA52E9">
      <w:pPr>
        <w:rPr>
          <w:rFonts w:ascii="Comic Sans MS" w:hAnsi="Comic Sans MS"/>
        </w:rPr>
      </w:pPr>
      <w:hyperlink r:id="rId11" w:history="1">
        <w:r w:rsidR="00BA52E9" w:rsidRPr="00BE6F76">
          <w:rPr>
            <w:rStyle w:val="Hyperlink"/>
            <w:rFonts w:ascii="Comic Sans MS" w:hAnsi="Comic Sans MS"/>
          </w:rPr>
          <w:t>https://corbettmaths.com/5-a-day/primary/</w:t>
        </w:r>
      </w:hyperlink>
      <w:r w:rsidR="00CC12CF">
        <w:rPr>
          <w:rFonts w:ascii="Comic Sans MS" w:hAnsi="Comic Sans MS"/>
        </w:rPr>
        <w:t xml:space="preserve">  </w:t>
      </w:r>
      <w:r w:rsidR="00BA52E9">
        <w:rPr>
          <w:rFonts w:ascii="Comic Sans MS" w:hAnsi="Comic Sans MS"/>
        </w:rPr>
        <w:t>- Complete Bronze sections</w:t>
      </w:r>
      <w:r w:rsidR="002C1A48">
        <w:rPr>
          <w:rFonts w:ascii="Comic Sans MS" w:hAnsi="Comic Sans MS"/>
        </w:rPr>
        <w:t>. Once completed then move to Silver.</w:t>
      </w:r>
    </w:p>
    <w:p w14:paraId="4BE4B905" w14:textId="71EE44BC" w:rsidR="00103CA0" w:rsidRDefault="003A67EB" w:rsidP="00BA52E9">
      <w:pPr>
        <w:rPr>
          <w:rFonts w:ascii="Comic Sans MS" w:hAnsi="Comic Sans MS"/>
        </w:rPr>
      </w:pPr>
      <w:hyperlink r:id="rId12" w:history="1">
        <w:r w:rsidR="00103CA0" w:rsidRPr="004F43CC">
          <w:rPr>
            <w:rStyle w:val="Hyperlink"/>
            <w:rFonts w:ascii="Comic Sans MS" w:hAnsi="Comic Sans MS"/>
          </w:rPr>
          <w:t>https://www.bbc.co.uk/bitesize/topics/zsxhfg8/articles/zq7mb82</w:t>
        </w:r>
      </w:hyperlink>
    </w:p>
    <w:p w14:paraId="7970384D" w14:textId="7ADFE080" w:rsidR="00103CA0" w:rsidRDefault="003A67EB" w:rsidP="00BA52E9">
      <w:pPr>
        <w:rPr>
          <w:rFonts w:ascii="Comic Sans MS" w:hAnsi="Comic Sans MS"/>
        </w:rPr>
      </w:pPr>
      <w:hyperlink r:id="rId13" w:history="1">
        <w:r w:rsidR="00103CA0" w:rsidRPr="004F43CC">
          <w:rPr>
            <w:rStyle w:val="Hyperlink"/>
            <w:rFonts w:ascii="Comic Sans MS" w:hAnsi="Comic Sans MS"/>
          </w:rPr>
          <w:t>https://www.youtube.com/watch?v=W2AikV-4_PM</w:t>
        </w:r>
      </w:hyperlink>
    </w:p>
    <w:p w14:paraId="57A52D1B" w14:textId="58B58FE4" w:rsidR="00BA52E9" w:rsidRDefault="00BA52E9" w:rsidP="00BA52E9">
      <w:pPr>
        <w:rPr>
          <w:rFonts w:ascii="Comic Sans MS" w:hAnsi="Comic Sans MS"/>
        </w:rPr>
      </w:pPr>
      <w:r>
        <w:rPr>
          <w:rFonts w:ascii="Comic Sans MS" w:hAnsi="Comic Sans MS"/>
        </w:rPr>
        <w:t>Science:</w:t>
      </w:r>
    </w:p>
    <w:p w14:paraId="485E0AB3" w14:textId="70AAE25F" w:rsidR="003553F5" w:rsidRDefault="003A67EB" w:rsidP="00BA52E9">
      <w:pPr>
        <w:rPr>
          <w:rFonts w:ascii="Comic Sans MS" w:hAnsi="Comic Sans MS"/>
        </w:rPr>
      </w:pPr>
      <w:hyperlink r:id="rId14" w:history="1">
        <w:r w:rsidR="003553F5" w:rsidRPr="004F43CC">
          <w:rPr>
            <w:rStyle w:val="Hyperlink"/>
            <w:rFonts w:ascii="Comic Sans MS" w:hAnsi="Comic Sans MS"/>
          </w:rPr>
          <w:t>https://www.bbc.co.uk/bitesize/clips/zyntsbk</w:t>
        </w:r>
      </w:hyperlink>
    </w:p>
    <w:p w14:paraId="74EC348C" w14:textId="09658290" w:rsidR="003553F5" w:rsidRDefault="003A67EB" w:rsidP="00BA52E9">
      <w:pPr>
        <w:rPr>
          <w:rFonts w:ascii="Comic Sans MS" w:hAnsi="Comic Sans MS"/>
        </w:rPr>
      </w:pPr>
      <w:hyperlink r:id="rId15" w:history="1">
        <w:r w:rsidR="003553F5" w:rsidRPr="004F43CC">
          <w:rPr>
            <w:rStyle w:val="Hyperlink"/>
            <w:rFonts w:ascii="Comic Sans MS" w:hAnsi="Comic Sans MS"/>
          </w:rPr>
          <w:t>https://www.bbc.co.uk/bitesize/clips/zs3ygk7</w:t>
        </w:r>
      </w:hyperlink>
    </w:p>
    <w:p w14:paraId="3308B256" w14:textId="267BFAB6" w:rsidR="00236F3F" w:rsidRDefault="003553F5">
      <w:pPr>
        <w:rPr>
          <w:rStyle w:val="Hyperlink"/>
          <w:rFonts w:ascii="Comic Sans MS" w:hAnsi="Comic Sans MS"/>
          <w:color w:val="auto"/>
          <w:u w:val="none"/>
        </w:rPr>
      </w:pPr>
      <w:r>
        <w:rPr>
          <w:rStyle w:val="Hyperlink"/>
          <w:rFonts w:ascii="Comic Sans MS" w:hAnsi="Comic Sans MS"/>
          <w:color w:val="auto"/>
          <w:u w:val="none"/>
        </w:rPr>
        <w:t xml:space="preserve">Spanish: </w:t>
      </w:r>
    </w:p>
    <w:p w14:paraId="2BFE6ED5" w14:textId="6CD3F6F4" w:rsidR="003553F5" w:rsidRDefault="003A67EB">
      <w:pPr>
        <w:rPr>
          <w:rFonts w:ascii="Comic Sans MS" w:hAnsi="Comic Sans MS"/>
        </w:rPr>
      </w:pPr>
      <w:hyperlink r:id="rId16" w:history="1">
        <w:r w:rsidR="003553F5" w:rsidRPr="004F43CC">
          <w:rPr>
            <w:rStyle w:val="Hyperlink"/>
            <w:rFonts w:ascii="Comic Sans MS" w:hAnsi="Comic Sans MS"/>
          </w:rPr>
          <w:t>https://www.bbc.co.uk/bitesize/topics/zh7wqp3/articles/zwfbp4j</w:t>
        </w:r>
      </w:hyperlink>
    </w:p>
    <w:p w14:paraId="4F70860B" w14:textId="1F90B286" w:rsidR="003553F5" w:rsidRDefault="003A67EB">
      <w:pPr>
        <w:rPr>
          <w:rFonts w:ascii="Comic Sans MS" w:hAnsi="Comic Sans MS"/>
        </w:rPr>
      </w:pPr>
      <w:hyperlink r:id="rId17" w:history="1">
        <w:r w:rsidR="003553F5" w:rsidRPr="004F43CC">
          <w:rPr>
            <w:rStyle w:val="Hyperlink"/>
            <w:rFonts w:ascii="Comic Sans MS" w:hAnsi="Comic Sans MS"/>
          </w:rPr>
          <w:t>https://www.spanish.cl/vocabulary-lists/fruit.htm</w:t>
        </w:r>
      </w:hyperlink>
    </w:p>
    <w:p w14:paraId="0D1D7ED2" w14:textId="71B8D747" w:rsidR="00622EB5" w:rsidRDefault="00622EB5">
      <w:pPr>
        <w:rPr>
          <w:rFonts w:ascii="Comic Sans MS" w:hAnsi="Comic Sans MS"/>
        </w:rPr>
      </w:pPr>
      <w:r>
        <w:rPr>
          <w:rFonts w:ascii="Comic Sans MS" w:hAnsi="Comic Sans MS"/>
        </w:rPr>
        <w:t>Art &amp; DT:</w:t>
      </w:r>
    </w:p>
    <w:p w14:paraId="5B27B9C0" w14:textId="4FA60F94" w:rsidR="00622EB5" w:rsidRDefault="003A67EB">
      <w:pPr>
        <w:rPr>
          <w:rFonts w:ascii="Comic Sans MS" w:hAnsi="Comic Sans MS"/>
        </w:rPr>
      </w:pPr>
      <w:hyperlink r:id="rId18" w:history="1">
        <w:r w:rsidR="00622EB5" w:rsidRPr="004F43CC">
          <w:rPr>
            <w:rStyle w:val="Hyperlink"/>
            <w:rFonts w:ascii="Comic Sans MS" w:hAnsi="Comic Sans MS"/>
          </w:rPr>
          <w:t>https://www.bbc.co.uk/bitesize/topics/z82hsbk/articles/z34djxs</w:t>
        </w:r>
      </w:hyperlink>
    </w:p>
    <w:p w14:paraId="657C82AB" w14:textId="0456C9AC" w:rsidR="003553F5" w:rsidRPr="008D140D" w:rsidRDefault="003A67EB">
      <w:pPr>
        <w:rPr>
          <w:rFonts w:ascii="Comic Sans MS" w:hAnsi="Comic Sans MS"/>
        </w:rPr>
      </w:pPr>
      <w:hyperlink r:id="rId19" w:history="1">
        <w:r w:rsidR="00622EB5" w:rsidRPr="004F43CC">
          <w:rPr>
            <w:rStyle w:val="Hyperlink"/>
            <w:rFonts w:ascii="Comic Sans MS" w:hAnsi="Comic Sans MS"/>
          </w:rPr>
          <w:t>https://www.youtube.com/watch?v=-DkXHi-udxg</w:t>
        </w:r>
      </w:hyperlink>
    </w:p>
    <w:sectPr w:rsidR="003553F5" w:rsidRPr="008D140D" w:rsidSect="00236F3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A65C0"/>
    <w:multiLevelType w:val="hybridMultilevel"/>
    <w:tmpl w:val="8A405E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24814"/>
    <w:multiLevelType w:val="hybridMultilevel"/>
    <w:tmpl w:val="EEB2D30A"/>
    <w:lvl w:ilvl="0" w:tplc="0809000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</w:abstractNum>
  <w:abstractNum w:abstractNumId="2" w15:restartNumberingAfterBreak="0">
    <w:nsid w:val="563029C0"/>
    <w:multiLevelType w:val="hybridMultilevel"/>
    <w:tmpl w:val="C5AAC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CC"/>
    <w:rsid w:val="000075D6"/>
    <w:rsid w:val="00095695"/>
    <w:rsid w:val="000E233F"/>
    <w:rsid w:val="000F1143"/>
    <w:rsid w:val="000F6C22"/>
    <w:rsid w:val="00103CA0"/>
    <w:rsid w:val="001366EF"/>
    <w:rsid w:val="001713CC"/>
    <w:rsid w:val="00236F3F"/>
    <w:rsid w:val="00272751"/>
    <w:rsid w:val="002C1A48"/>
    <w:rsid w:val="00303AD2"/>
    <w:rsid w:val="00317B41"/>
    <w:rsid w:val="00327481"/>
    <w:rsid w:val="0034030A"/>
    <w:rsid w:val="003553F5"/>
    <w:rsid w:val="00366E44"/>
    <w:rsid w:val="003737E7"/>
    <w:rsid w:val="0037441F"/>
    <w:rsid w:val="00377728"/>
    <w:rsid w:val="003830D5"/>
    <w:rsid w:val="003A67EB"/>
    <w:rsid w:val="003C403D"/>
    <w:rsid w:val="003D3E2D"/>
    <w:rsid w:val="003E5879"/>
    <w:rsid w:val="0040270D"/>
    <w:rsid w:val="00453215"/>
    <w:rsid w:val="0047721C"/>
    <w:rsid w:val="004866D3"/>
    <w:rsid w:val="005055CF"/>
    <w:rsid w:val="00511DB3"/>
    <w:rsid w:val="00564247"/>
    <w:rsid w:val="00592423"/>
    <w:rsid w:val="00597AE9"/>
    <w:rsid w:val="005A1BAF"/>
    <w:rsid w:val="00622EB5"/>
    <w:rsid w:val="00631479"/>
    <w:rsid w:val="006A428D"/>
    <w:rsid w:val="006F7429"/>
    <w:rsid w:val="0070653A"/>
    <w:rsid w:val="00715B05"/>
    <w:rsid w:val="007517CD"/>
    <w:rsid w:val="007B5502"/>
    <w:rsid w:val="00821CA5"/>
    <w:rsid w:val="00861849"/>
    <w:rsid w:val="00864DB9"/>
    <w:rsid w:val="008D140D"/>
    <w:rsid w:val="008E507B"/>
    <w:rsid w:val="008F1F69"/>
    <w:rsid w:val="0091149E"/>
    <w:rsid w:val="009B02FE"/>
    <w:rsid w:val="009C3D3C"/>
    <w:rsid w:val="009D3317"/>
    <w:rsid w:val="00A20636"/>
    <w:rsid w:val="00A408F4"/>
    <w:rsid w:val="00AA4E52"/>
    <w:rsid w:val="00AC7EA4"/>
    <w:rsid w:val="00AF0EFD"/>
    <w:rsid w:val="00B10F11"/>
    <w:rsid w:val="00B31996"/>
    <w:rsid w:val="00B70F55"/>
    <w:rsid w:val="00B804D7"/>
    <w:rsid w:val="00B935E2"/>
    <w:rsid w:val="00BA52E9"/>
    <w:rsid w:val="00BD05B5"/>
    <w:rsid w:val="00BE127D"/>
    <w:rsid w:val="00BE1550"/>
    <w:rsid w:val="00C17DA5"/>
    <w:rsid w:val="00C270A8"/>
    <w:rsid w:val="00C316AF"/>
    <w:rsid w:val="00C41D01"/>
    <w:rsid w:val="00CB0B8F"/>
    <w:rsid w:val="00CB7490"/>
    <w:rsid w:val="00CC12CF"/>
    <w:rsid w:val="00D415EC"/>
    <w:rsid w:val="00E233FB"/>
    <w:rsid w:val="00E41DCC"/>
    <w:rsid w:val="00E61ABF"/>
    <w:rsid w:val="00E73ECE"/>
    <w:rsid w:val="00E7552C"/>
    <w:rsid w:val="00EA503F"/>
    <w:rsid w:val="00EE744F"/>
    <w:rsid w:val="00F048B0"/>
    <w:rsid w:val="00F349E4"/>
    <w:rsid w:val="00F355D7"/>
    <w:rsid w:val="00F50177"/>
    <w:rsid w:val="00F57B01"/>
    <w:rsid w:val="00FA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FD4C9"/>
  <w15:chartTrackingRefBased/>
  <w15:docId w15:val="{4BBE1846-CC9A-40C3-9618-2DC08241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37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6F3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E744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E12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0270D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553F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7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5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tepic.com/students?bqSource=login_instructions_modal" TargetMode="External"/><Relationship Id="rId13" Type="http://schemas.openxmlformats.org/officeDocument/2006/relationships/hyperlink" Target="https://www.youtube.com/watch?v=W2AikV-4_PM" TargetMode="External"/><Relationship Id="rId18" Type="http://schemas.openxmlformats.org/officeDocument/2006/relationships/hyperlink" Target="https://www.bbc.co.uk/bitesize/topics/z82hsbk/articles/z34djxs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edshed.com/en-gb" TargetMode="External"/><Relationship Id="rId12" Type="http://schemas.openxmlformats.org/officeDocument/2006/relationships/hyperlink" Target="https://www.bbc.co.uk/bitesize/topics/zsxhfg8/articles/zq7mb82" TargetMode="External"/><Relationship Id="rId17" Type="http://schemas.openxmlformats.org/officeDocument/2006/relationships/hyperlink" Target="https://www.spanish.cl/vocabulary-lists/fruit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bc.co.uk/bitesize/topics/zh7wqp3/articles/zwfbp4j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mathletics.com/" TargetMode="External"/><Relationship Id="rId11" Type="http://schemas.openxmlformats.org/officeDocument/2006/relationships/hyperlink" Target="https://corbettmaths.com/5-a-day/primary/" TargetMode="External"/><Relationship Id="rId5" Type="http://schemas.openxmlformats.org/officeDocument/2006/relationships/hyperlink" Target="https://play.ttrockstars.com/" TargetMode="External"/><Relationship Id="rId15" Type="http://schemas.openxmlformats.org/officeDocument/2006/relationships/hyperlink" Target="https://www.bbc.co.uk/bitesize/clips/zs3ygk7" TargetMode="External"/><Relationship Id="rId10" Type="http://schemas.openxmlformats.org/officeDocument/2006/relationships/hyperlink" Target="https://www.nhs.uk/change4life/activities/indoor-activities" TargetMode="External"/><Relationship Id="rId19" Type="http://schemas.openxmlformats.org/officeDocument/2006/relationships/hyperlink" Target="https://www.youtube.com/watch?v=-DkXHi-udx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user/thebodycoach1" TargetMode="External"/><Relationship Id="rId14" Type="http://schemas.openxmlformats.org/officeDocument/2006/relationships/hyperlink" Target="https://www.bbc.co.uk/bitesize/clips/zyntsb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49FECE9A</Template>
  <TotalTime>111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Jack Hoare</cp:lastModifiedBy>
  <cp:revision>11</cp:revision>
  <cp:lastPrinted>2021-01-20T14:50:00Z</cp:lastPrinted>
  <dcterms:created xsi:type="dcterms:W3CDTF">2021-01-20T14:38:00Z</dcterms:created>
  <dcterms:modified xsi:type="dcterms:W3CDTF">2021-01-20T16:29:00Z</dcterms:modified>
</cp:coreProperties>
</file>